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4F114" w14:textId="77777777" w:rsidR="003332E8" w:rsidRDefault="003332E8" w:rsidP="003332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ROBLES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DA14881" w14:textId="77777777" w:rsidR="003332E8" w:rsidRDefault="003332E8" w:rsidP="003332E8">
      <w:pPr>
        <w:rPr>
          <w:rFonts w:ascii="Times New Roman" w:hAnsi="Times New Roman" w:cs="Times New Roman"/>
        </w:rPr>
      </w:pPr>
    </w:p>
    <w:p w14:paraId="5F677E90" w14:textId="77777777" w:rsidR="003332E8" w:rsidRDefault="003332E8" w:rsidP="003332E8">
      <w:pPr>
        <w:rPr>
          <w:rFonts w:ascii="Times New Roman" w:hAnsi="Times New Roman" w:cs="Times New Roman"/>
        </w:rPr>
      </w:pPr>
    </w:p>
    <w:p w14:paraId="206F4457" w14:textId="77777777" w:rsidR="003332E8" w:rsidRDefault="003332E8" w:rsidP="003332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Thomas Walker of Charlton,</w:t>
      </w:r>
    </w:p>
    <w:p w14:paraId="679D71E7" w14:textId="77777777" w:rsidR="003332E8" w:rsidRDefault="003332E8" w:rsidP="003332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Wiltshire(q.v.).</w:t>
      </w:r>
    </w:p>
    <w:p w14:paraId="1E27A2E1" w14:textId="77777777" w:rsidR="003332E8" w:rsidRDefault="003332E8" w:rsidP="003332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26B5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1A06428" w14:textId="77777777" w:rsidR="003332E8" w:rsidRDefault="003332E8" w:rsidP="003332E8">
      <w:pPr>
        <w:rPr>
          <w:rFonts w:ascii="Times New Roman" w:hAnsi="Times New Roman" w:cs="Times New Roman"/>
        </w:rPr>
      </w:pPr>
    </w:p>
    <w:p w14:paraId="312F4B3E" w14:textId="77777777" w:rsidR="003332E8" w:rsidRDefault="003332E8" w:rsidP="003332E8">
      <w:pPr>
        <w:rPr>
          <w:rFonts w:ascii="Times New Roman" w:hAnsi="Times New Roman" w:cs="Times New Roman"/>
        </w:rPr>
      </w:pPr>
    </w:p>
    <w:p w14:paraId="7E6654F9" w14:textId="77777777" w:rsidR="003332E8" w:rsidRDefault="003332E8" w:rsidP="003332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November 2018</w:t>
      </w:r>
    </w:p>
    <w:p w14:paraId="36AFEFE6" w14:textId="77777777" w:rsidR="006B2F86" w:rsidRPr="00E71FC3" w:rsidRDefault="003332E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B8EBE" w14:textId="77777777" w:rsidR="003332E8" w:rsidRDefault="003332E8" w:rsidP="00E71FC3">
      <w:r>
        <w:separator/>
      </w:r>
    </w:p>
  </w:endnote>
  <w:endnote w:type="continuationSeparator" w:id="0">
    <w:p w14:paraId="64D67D55" w14:textId="77777777" w:rsidR="003332E8" w:rsidRDefault="003332E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9E55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3109E" w14:textId="77777777" w:rsidR="003332E8" w:rsidRDefault="003332E8" w:rsidP="00E71FC3">
      <w:r>
        <w:separator/>
      </w:r>
    </w:p>
  </w:footnote>
  <w:footnote w:type="continuationSeparator" w:id="0">
    <w:p w14:paraId="18F87E0B" w14:textId="77777777" w:rsidR="003332E8" w:rsidRDefault="003332E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2E8"/>
    <w:rsid w:val="001A7C09"/>
    <w:rsid w:val="003332E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B23A1"/>
  <w15:chartTrackingRefBased/>
  <w15:docId w15:val="{C5FCE59A-5B04-4929-85D5-91C9CBB80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32E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332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2018-11-30T22:20:00Z</dcterms:created>
  <dcterms:modified xsi:type="dcterms:W3CDTF">2018-11-30T22:21:00Z</dcterms:modified>
</cp:coreProperties>
</file>